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65E740AD" w:rsidR="00E360D4" w:rsidRPr="006C242C" w:rsidRDefault="005A5E12" w:rsidP="00473FE8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>V</w:t>
            </w:r>
            <w:r w:rsidR="006C242C" w:rsidRPr="00473FE8">
              <w:rPr>
                <w:rFonts w:ascii="Arial" w:hAnsi="Arial" w:cs="Arial"/>
                <w:b/>
              </w:rPr>
              <w:t>zdělávání zaměstnanců</w:t>
            </w:r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ED5598" w:rsidRPr="006C242C" w14:paraId="57072A68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E360D4" w:rsidRPr="00D62F51" w:rsidRDefault="00E360D4" w:rsidP="006E3DF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508D47C5" w14:textId="12D77F16" w:rsidR="00E360D4" w:rsidRPr="00675823" w:rsidRDefault="005A5E12" w:rsidP="00123AB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A5E12">
              <w:rPr>
                <w:rStyle w:val="fn"/>
                <w:rFonts w:ascii="Arial" w:hAnsi="Arial" w:cs="Arial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FAVEA a.s.</w:t>
            </w:r>
          </w:p>
        </w:tc>
      </w:tr>
      <w:tr w:rsidR="00ED5598" w:rsidRPr="006C242C" w14:paraId="762A4FA1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05BA088" w14:textId="5CD2C369" w:rsidR="00E360D4" w:rsidRPr="00675823" w:rsidRDefault="005A5E12" w:rsidP="00123AB2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5A5E1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Boženy Němcové 580/</w:t>
            </w:r>
            <w:proofErr w:type="gramStart"/>
            <w:r w:rsidRPr="005A5E1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1b</w:t>
            </w:r>
            <w:proofErr w:type="gramEnd"/>
            <w:r w:rsidRPr="005A5E1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, 742 21 Kopřivnice</w:t>
            </w:r>
          </w:p>
        </w:tc>
      </w:tr>
      <w:tr w:rsidR="00ED5598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0AEC5867" w:rsidR="00E360D4" w:rsidRPr="001F7BF4" w:rsidRDefault="005A5E12" w:rsidP="00B8580B">
            <w:pPr>
              <w:pStyle w:val="Bezmezer"/>
              <w:rPr>
                <w:rFonts w:ascii="Arial" w:hAnsi="Arial" w:cs="Arial"/>
                <w:highlight w:val="yellow"/>
              </w:rPr>
            </w:pPr>
            <w:r w:rsidRPr="005A5E12">
              <w:rPr>
                <w:rFonts w:ascii="Arial" w:hAnsi="Arial" w:cs="Arial"/>
              </w:rPr>
              <w:t>60318287</w:t>
            </w:r>
            <w:bookmarkStart w:id="0" w:name="_GoBack"/>
            <w:bookmarkEnd w:id="0"/>
          </w:p>
        </w:tc>
      </w:tr>
      <w:tr w:rsidR="00ED5598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E360D4" w:rsidRPr="006C242C" w:rsidRDefault="00870AA2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</w:t>
            </w:r>
            <w:r w:rsidR="00E360D4"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C1172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C11723" w:rsidRPr="006C242C" w:rsidRDefault="00C11723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C11723" w:rsidRPr="006C242C" w:rsidRDefault="00C11723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E360D4" w:rsidRPr="006C242C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CCB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571CCB" w:rsidRPr="006C242C" w:rsidRDefault="00571CCB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571CCB" w:rsidRPr="006C242C" w:rsidRDefault="00571CCB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E360D4" w:rsidRPr="006C242C" w:rsidRDefault="00CF1397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E360D4" w:rsidRPr="006C242C" w:rsidRDefault="00CF1397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Osoba oprávněná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  <w:r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E360D4" w:rsidRPr="006C242C" w:rsidRDefault="00870AA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</w:t>
            </w:r>
            <w:r w:rsidR="00CF1397"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  <w:r w:rsidR="00E360D4" w:rsidRPr="006C24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CD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5A3E5D74" w14:textId="5082AC02" w:rsidR="006A68CD" w:rsidRDefault="006A68CD" w:rsidP="006A68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030FFF90" w:rsidR="006A68CD" w:rsidRPr="006A68CD" w:rsidRDefault="006A68CD" w:rsidP="006A68CD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Účastník vyplní pro části, ve kterých podává nabídku</w:t>
            </w:r>
            <w:r w:rsidR="00B94C9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3D89D02" w14:textId="0482A04F" w:rsidR="006A68CD" w:rsidRDefault="006A68CD" w:rsidP="009B4D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I:</w:t>
            </w:r>
          </w:p>
          <w:p w14:paraId="224CA502" w14:textId="77777777" w:rsidR="00B94C9E" w:rsidRDefault="00B94C9E" w:rsidP="009B4D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547B66" w14:textId="7162FAF1" w:rsidR="006A68CD" w:rsidRDefault="006A68CD" w:rsidP="009B4D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II:</w:t>
            </w:r>
          </w:p>
          <w:p w14:paraId="7D41D8BF" w14:textId="77777777" w:rsidR="00B94C9E" w:rsidRDefault="00B94C9E" w:rsidP="009B4D0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294C0D" w14:textId="77777777" w:rsidR="006A68CD" w:rsidRDefault="006A68CD" w:rsidP="009B4D0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III:</w:t>
            </w:r>
          </w:p>
          <w:p w14:paraId="07B27AE7" w14:textId="6225187D" w:rsidR="00B94C9E" w:rsidRPr="006C242C" w:rsidRDefault="00B94C9E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3AB2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123AB2" w:rsidRPr="006C242C" w:rsidRDefault="00123AB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Podpis osoby oprávněné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123AB2" w:rsidRPr="006C242C" w:rsidRDefault="00123AB2" w:rsidP="00FA4B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479B9"/>
    <w:rsid w:val="00056A15"/>
    <w:rsid w:val="00083B6E"/>
    <w:rsid w:val="00085AA1"/>
    <w:rsid w:val="000A43F8"/>
    <w:rsid w:val="000A60E7"/>
    <w:rsid w:val="000A619E"/>
    <w:rsid w:val="000B36B3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3FE8"/>
    <w:rsid w:val="00475FDB"/>
    <w:rsid w:val="00480D96"/>
    <w:rsid w:val="00482AAC"/>
    <w:rsid w:val="004910A0"/>
    <w:rsid w:val="00492FB6"/>
    <w:rsid w:val="004A0352"/>
    <w:rsid w:val="004A3039"/>
    <w:rsid w:val="004A33AB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5E12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5823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94C9E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8205F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  <w:style w:type="character" w:customStyle="1" w:styleId="fn">
    <w:name w:val="fn"/>
    <w:basedOn w:val="Standardnpsmoodstavce"/>
    <w:rsid w:val="00675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AFBA4-2465-4204-97B0-27C63AAE4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0</TotalTime>
  <Pages>1</Pages>
  <Words>102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pro: RADA města</dc:title>
  <dc:subject/>
  <dc:creator>Miroslav Mrázek</dc:creator>
  <cp:keywords/>
  <cp:lastModifiedBy>Jan Zahálka</cp:lastModifiedBy>
  <cp:revision>2</cp:revision>
  <cp:lastPrinted>2012-10-05T08:58:00Z</cp:lastPrinted>
  <dcterms:created xsi:type="dcterms:W3CDTF">2020-03-25T08:22:00Z</dcterms:created>
  <dcterms:modified xsi:type="dcterms:W3CDTF">2020-03-25T08:22:00Z</dcterms:modified>
</cp:coreProperties>
</file>